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192" w:rsidRDefault="007C1192" w:rsidP="00D905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057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КРАСНОСИБИРСКОГО СЕЛЬСОВЕТА</w:t>
      </w:r>
    </w:p>
    <w:p w:rsidR="007C1192" w:rsidRPr="00D10574" w:rsidRDefault="007C1192" w:rsidP="00AE1F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КОЧКОВСКОГО РАЙОНА НОВОСИБИРСКОЙ ОБЛАСТИ</w:t>
      </w:r>
    </w:p>
    <w:p w:rsidR="007C1192" w:rsidRPr="00D10574" w:rsidRDefault="007C1192" w:rsidP="00AE1F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057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пятого</w:t>
      </w:r>
      <w:r w:rsidRPr="00D1057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созыва)</w:t>
      </w:r>
    </w:p>
    <w:p w:rsidR="007C1192" w:rsidRPr="00D10574" w:rsidRDefault="007C1192" w:rsidP="00AE1F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C1192" w:rsidRDefault="007C1192" w:rsidP="00AF71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</w:t>
      </w:r>
    </w:p>
    <w:p w:rsidR="007C1192" w:rsidRDefault="007C1192" w:rsidP="00AF71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двадцать шестой </w:t>
      </w:r>
      <w:r w:rsidRPr="00D1057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7C1192" w:rsidRPr="00492107" w:rsidRDefault="007C1192" w:rsidP="00AF71F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921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02</w:t>
      </w:r>
      <w:r w:rsidRPr="004921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4921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.201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49210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</w:p>
    <w:p w:rsidR="007C1192" w:rsidRPr="00D10574" w:rsidRDefault="007C1192" w:rsidP="00AE1F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1192" w:rsidRPr="00492107" w:rsidRDefault="007C1192" w:rsidP="00492107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2107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депутатов Красносибирского сельсовета Кочковского района Новосибирской области от 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92107">
        <w:rPr>
          <w:rFonts w:ascii="Times New Roman" w:hAnsi="Times New Roman" w:cs="Times New Roman"/>
          <w:b/>
          <w:bCs/>
          <w:sz w:val="28"/>
          <w:szCs w:val="28"/>
        </w:rPr>
        <w:t>.05.201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492107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Pr="004921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C1192" w:rsidRPr="00492107" w:rsidRDefault="007C1192" w:rsidP="00492107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2107">
        <w:rPr>
          <w:rFonts w:ascii="Times New Roman" w:hAnsi="Times New Roman" w:cs="Times New Roman"/>
          <w:b/>
          <w:bCs/>
          <w:sz w:val="28"/>
          <w:szCs w:val="28"/>
        </w:rPr>
        <w:t xml:space="preserve">«О Положении 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публичных слушаниях </w:t>
      </w:r>
      <w:r w:rsidRPr="00492107">
        <w:rPr>
          <w:rFonts w:ascii="Times New Roman" w:hAnsi="Times New Roman" w:cs="Times New Roman"/>
          <w:b/>
          <w:bCs/>
          <w:sz w:val="28"/>
          <w:szCs w:val="28"/>
        </w:rPr>
        <w:t xml:space="preserve">в Красносибирском </w:t>
      </w:r>
    </w:p>
    <w:p w:rsidR="007C1192" w:rsidRPr="00492107" w:rsidRDefault="007C1192" w:rsidP="00492107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2107">
        <w:rPr>
          <w:rFonts w:ascii="Times New Roman" w:hAnsi="Times New Roman" w:cs="Times New Roman"/>
          <w:b/>
          <w:bCs/>
          <w:sz w:val="28"/>
          <w:szCs w:val="28"/>
        </w:rPr>
        <w:t>сельсовете Кочковского района Новосибирской области»</w:t>
      </w:r>
    </w:p>
    <w:p w:rsidR="007C1192" w:rsidRPr="00A04A33" w:rsidRDefault="007C1192" w:rsidP="00AE1FF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C1192" w:rsidRPr="00CE2130" w:rsidRDefault="007C1192" w:rsidP="00CE213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2130">
        <w:rPr>
          <w:rFonts w:ascii="Times New Roman" w:hAnsi="Times New Roman" w:cs="Times New Roman"/>
          <w:sz w:val="28"/>
          <w:szCs w:val="28"/>
        </w:rPr>
        <w:t xml:space="preserve">Рассмотрев экспертное заключение Управления законопроектных работ и ведения регистра министерства юстиции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CE21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CE2130">
        <w:rPr>
          <w:rFonts w:ascii="Times New Roman" w:hAnsi="Times New Roman" w:cs="Times New Roman"/>
          <w:sz w:val="28"/>
          <w:szCs w:val="28"/>
        </w:rPr>
        <w:t xml:space="preserve">.2017 № </w:t>
      </w:r>
      <w:r>
        <w:rPr>
          <w:rFonts w:ascii="Times New Roman" w:hAnsi="Times New Roman" w:cs="Times New Roman"/>
          <w:sz w:val="28"/>
          <w:szCs w:val="28"/>
        </w:rPr>
        <w:t>7838</w:t>
      </w:r>
      <w:r w:rsidRPr="00CE2130">
        <w:rPr>
          <w:rFonts w:ascii="Times New Roman" w:hAnsi="Times New Roman" w:cs="Times New Roman"/>
          <w:sz w:val="28"/>
          <w:szCs w:val="28"/>
        </w:rPr>
        <w:t xml:space="preserve">-4-04/9 на решение Совета депутатов Красносибирского сельсовета Кочковского района Новосибирской области от 26.05.2017 № </w:t>
      </w:r>
      <w:r>
        <w:rPr>
          <w:rFonts w:ascii="Times New Roman" w:hAnsi="Times New Roman" w:cs="Times New Roman"/>
          <w:sz w:val="28"/>
          <w:szCs w:val="28"/>
        </w:rPr>
        <w:t>6 «О Положении о публичных слушаниях в Красносибирском сельсовете Кочковского района Новосибирской области» (с изменениями, внесенными решением Совета депутатов Красносибирского сельсовета Кочковского района Новосибирской области от 22.09.2017),</w:t>
      </w:r>
      <w:r w:rsidRPr="00CE2130">
        <w:rPr>
          <w:rFonts w:ascii="Times New Roman" w:hAnsi="Times New Roman" w:cs="Times New Roman"/>
          <w:sz w:val="28"/>
          <w:szCs w:val="28"/>
        </w:rPr>
        <w:t xml:space="preserve"> Совет депутатов Красносибирского сельсовета Кочковского района Новосибирской области</w:t>
      </w:r>
      <w:r w:rsidRPr="00CE21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C1192" w:rsidRDefault="007C1192" w:rsidP="0029330F">
      <w:pPr>
        <w:pStyle w:val="NoSpacing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7800">
        <w:rPr>
          <w:rFonts w:ascii="Times New Roman" w:hAnsi="Times New Roman" w:cs="Times New Roman"/>
          <w:b/>
          <w:bCs/>
          <w:sz w:val="28"/>
          <w:szCs w:val="28"/>
        </w:rPr>
        <w:t xml:space="preserve">РЕШИЛ: </w:t>
      </w:r>
    </w:p>
    <w:p w:rsidR="007C1192" w:rsidRPr="00A2563A" w:rsidRDefault="007C1192" w:rsidP="0029330F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63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в решение Совета депутатов Красносибирского сельсовета Кочковского района Новосибирской области от 26.05.2017 № 6 «О Положении о публичных слушаниях в Красносибирском сельсовете Кочковского района Новосибирской области» следующие изменения:</w:t>
      </w:r>
    </w:p>
    <w:p w:rsidR="007C1192" w:rsidRDefault="007C1192" w:rsidP="00437B86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04A3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 Подпункт 3 пункта 2 главы 3 Положения о публичных слушаниях в Красносибирском сельсовете Кочковского района Новосибирской области изложить в следующей редакции:</w:t>
      </w:r>
    </w:p>
    <w:p w:rsidR="007C1192" w:rsidRDefault="007C1192" w:rsidP="00D0568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«3) проект стратегии социально-экономического развития муниципального образования,   проекты правил благоустройства территорий;»</w:t>
      </w:r>
    </w:p>
    <w:p w:rsidR="007C1192" w:rsidRDefault="007C1192" w:rsidP="00D056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 в сети «Интернет».</w:t>
      </w:r>
    </w:p>
    <w:p w:rsidR="007C1192" w:rsidRPr="00A04A33" w:rsidRDefault="007C1192" w:rsidP="00437B86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90CAF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дня, следую</w:t>
      </w:r>
      <w:r>
        <w:rPr>
          <w:rFonts w:ascii="Times New Roman" w:hAnsi="Times New Roman" w:cs="Times New Roman"/>
          <w:sz w:val="28"/>
          <w:szCs w:val="28"/>
        </w:rPr>
        <w:t>щего</w:t>
      </w:r>
      <w:r w:rsidRPr="00A90CAF">
        <w:rPr>
          <w:rFonts w:ascii="Times New Roman" w:hAnsi="Times New Roman" w:cs="Times New Roman"/>
          <w:sz w:val="28"/>
          <w:szCs w:val="28"/>
        </w:rPr>
        <w:t xml:space="preserve"> за днем его о</w:t>
      </w:r>
      <w:r>
        <w:rPr>
          <w:rFonts w:ascii="Times New Roman" w:hAnsi="Times New Roman" w:cs="Times New Roman"/>
          <w:sz w:val="28"/>
          <w:szCs w:val="28"/>
        </w:rPr>
        <w:t>публикования</w:t>
      </w:r>
      <w:r w:rsidRPr="00A04A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1192" w:rsidRDefault="007C1192" w:rsidP="00AE1FF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C1192" w:rsidRDefault="007C1192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Красносибирского сельсовета</w:t>
      </w:r>
    </w:p>
    <w:p w:rsidR="007C1192" w:rsidRDefault="007C1192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Н.Н. Лунёва</w:t>
      </w:r>
    </w:p>
    <w:p w:rsidR="007C1192" w:rsidRPr="00276253" w:rsidRDefault="007C1192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7C1192" w:rsidRPr="00276253" w:rsidRDefault="007C1192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7C1192" w:rsidRDefault="007C1192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Красносибирского сельсовета</w:t>
      </w:r>
    </w:p>
    <w:p w:rsidR="007C1192" w:rsidRPr="006B6A63" w:rsidRDefault="007C1192" w:rsidP="006B6A6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6A63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В.Н. Ионов</w:t>
      </w:r>
    </w:p>
    <w:p w:rsidR="007C1192" w:rsidRDefault="007C1192" w:rsidP="00D0568A">
      <w:pPr>
        <w:widowControl w:val="0"/>
        <w:tabs>
          <w:tab w:val="left" w:pos="74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C1192" w:rsidSect="006B6A63">
      <w:pgSz w:w="11906" w:h="16838" w:code="9"/>
      <w:pgMar w:top="1079" w:right="567" w:bottom="71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192" w:rsidRDefault="007C1192">
      <w:pPr>
        <w:spacing w:after="0" w:line="240" w:lineRule="auto"/>
      </w:pPr>
      <w:r>
        <w:separator/>
      </w:r>
    </w:p>
  </w:endnote>
  <w:endnote w:type="continuationSeparator" w:id="1">
    <w:p w:rsidR="007C1192" w:rsidRDefault="007C1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192" w:rsidRDefault="007C1192">
      <w:pPr>
        <w:spacing w:after="0" w:line="240" w:lineRule="auto"/>
      </w:pPr>
      <w:r>
        <w:separator/>
      </w:r>
    </w:p>
  </w:footnote>
  <w:footnote w:type="continuationSeparator" w:id="1">
    <w:p w:rsidR="007C1192" w:rsidRDefault="007C11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7D0B"/>
    <w:rsid w:val="000241CB"/>
    <w:rsid w:val="00026B18"/>
    <w:rsid w:val="000337F7"/>
    <w:rsid w:val="00035D45"/>
    <w:rsid w:val="0005784D"/>
    <w:rsid w:val="00065D64"/>
    <w:rsid w:val="00094127"/>
    <w:rsid w:val="000A16C4"/>
    <w:rsid w:val="000A63A7"/>
    <w:rsid w:val="000B36E7"/>
    <w:rsid w:val="000B4A20"/>
    <w:rsid w:val="000B6C01"/>
    <w:rsid w:val="000F6608"/>
    <w:rsid w:val="0012020F"/>
    <w:rsid w:val="00123BE3"/>
    <w:rsid w:val="00146665"/>
    <w:rsid w:val="00147564"/>
    <w:rsid w:val="00160B51"/>
    <w:rsid w:val="001A232F"/>
    <w:rsid w:val="001A5E3E"/>
    <w:rsid w:val="001C49A3"/>
    <w:rsid w:val="001E301E"/>
    <w:rsid w:val="001E4034"/>
    <w:rsid w:val="001F3BCD"/>
    <w:rsid w:val="001F4EDA"/>
    <w:rsid w:val="00207E9E"/>
    <w:rsid w:val="0021481E"/>
    <w:rsid w:val="00222032"/>
    <w:rsid w:val="00231291"/>
    <w:rsid w:val="002312C9"/>
    <w:rsid w:val="00240D89"/>
    <w:rsid w:val="00245B0A"/>
    <w:rsid w:val="00257C98"/>
    <w:rsid w:val="002600A4"/>
    <w:rsid w:val="00261A55"/>
    <w:rsid w:val="00262C3E"/>
    <w:rsid w:val="00276253"/>
    <w:rsid w:val="0028150D"/>
    <w:rsid w:val="002870B2"/>
    <w:rsid w:val="0029330F"/>
    <w:rsid w:val="002B455A"/>
    <w:rsid w:val="002C2488"/>
    <w:rsid w:val="002C2AF9"/>
    <w:rsid w:val="002D5F78"/>
    <w:rsid w:val="002E1858"/>
    <w:rsid w:val="002E6B47"/>
    <w:rsid w:val="002E6F00"/>
    <w:rsid w:val="00303D86"/>
    <w:rsid w:val="00307B7E"/>
    <w:rsid w:val="00336764"/>
    <w:rsid w:val="00352CBE"/>
    <w:rsid w:val="00355349"/>
    <w:rsid w:val="00375284"/>
    <w:rsid w:val="0038209A"/>
    <w:rsid w:val="00382DFA"/>
    <w:rsid w:val="0038722F"/>
    <w:rsid w:val="00391484"/>
    <w:rsid w:val="003A0936"/>
    <w:rsid w:val="003E5EF0"/>
    <w:rsid w:val="004017C4"/>
    <w:rsid w:val="004063B0"/>
    <w:rsid w:val="004105EB"/>
    <w:rsid w:val="00410E39"/>
    <w:rsid w:val="00412E0A"/>
    <w:rsid w:val="00422FBB"/>
    <w:rsid w:val="00437B86"/>
    <w:rsid w:val="004456E6"/>
    <w:rsid w:val="004648B7"/>
    <w:rsid w:val="00476B4B"/>
    <w:rsid w:val="00492107"/>
    <w:rsid w:val="004A4A9A"/>
    <w:rsid w:val="004B1BE8"/>
    <w:rsid w:val="004D3814"/>
    <w:rsid w:val="004D62C2"/>
    <w:rsid w:val="004E3899"/>
    <w:rsid w:val="004E5D06"/>
    <w:rsid w:val="004E789C"/>
    <w:rsid w:val="004E7A9F"/>
    <w:rsid w:val="004F156E"/>
    <w:rsid w:val="00502716"/>
    <w:rsid w:val="00503BDF"/>
    <w:rsid w:val="005078FD"/>
    <w:rsid w:val="00520A84"/>
    <w:rsid w:val="00532E19"/>
    <w:rsid w:val="005669EA"/>
    <w:rsid w:val="00567A40"/>
    <w:rsid w:val="00570360"/>
    <w:rsid w:val="005745F0"/>
    <w:rsid w:val="0057770D"/>
    <w:rsid w:val="00581DAB"/>
    <w:rsid w:val="00586600"/>
    <w:rsid w:val="00587800"/>
    <w:rsid w:val="00596821"/>
    <w:rsid w:val="005B3FF0"/>
    <w:rsid w:val="005C0272"/>
    <w:rsid w:val="005C0678"/>
    <w:rsid w:val="005D1860"/>
    <w:rsid w:val="005D6A9A"/>
    <w:rsid w:val="005E3B50"/>
    <w:rsid w:val="005F1B2C"/>
    <w:rsid w:val="00622772"/>
    <w:rsid w:val="00625265"/>
    <w:rsid w:val="00651D97"/>
    <w:rsid w:val="00685BF4"/>
    <w:rsid w:val="006B2BBF"/>
    <w:rsid w:val="006B6A63"/>
    <w:rsid w:val="006C0B3B"/>
    <w:rsid w:val="006D5678"/>
    <w:rsid w:val="00706655"/>
    <w:rsid w:val="00733C8A"/>
    <w:rsid w:val="007410D9"/>
    <w:rsid w:val="007570D7"/>
    <w:rsid w:val="007618F8"/>
    <w:rsid w:val="00765E23"/>
    <w:rsid w:val="0078434D"/>
    <w:rsid w:val="00785CB5"/>
    <w:rsid w:val="00791ABC"/>
    <w:rsid w:val="007B3A7B"/>
    <w:rsid w:val="007B7ACE"/>
    <w:rsid w:val="007C1192"/>
    <w:rsid w:val="007C5CFE"/>
    <w:rsid w:val="007D2460"/>
    <w:rsid w:val="007D7DFB"/>
    <w:rsid w:val="007E6FCA"/>
    <w:rsid w:val="007F1F26"/>
    <w:rsid w:val="007F4E00"/>
    <w:rsid w:val="00801B57"/>
    <w:rsid w:val="00806078"/>
    <w:rsid w:val="00825A49"/>
    <w:rsid w:val="008271BA"/>
    <w:rsid w:val="008315DB"/>
    <w:rsid w:val="00834272"/>
    <w:rsid w:val="00843019"/>
    <w:rsid w:val="00852D5A"/>
    <w:rsid w:val="00856CA1"/>
    <w:rsid w:val="00862BA9"/>
    <w:rsid w:val="00884B5E"/>
    <w:rsid w:val="0089030B"/>
    <w:rsid w:val="0089625B"/>
    <w:rsid w:val="008A0353"/>
    <w:rsid w:val="008C1761"/>
    <w:rsid w:val="008C6756"/>
    <w:rsid w:val="008D5DA5"/>
    <w:rsid w:val="008E3CE1"/>
    <w:rsid w:val="008E45A2"/>
    <w:rsid w:val="009042A7"/>
    <w:rsid w:val="00904DB6"/>
    <w:rsid w:val="009069DA"/>
    <w:rsid w:val="009070C3"/>
    <w:rsid w:val="00907F3C"/>
    <w:rsid w:val="00910559"/>
    <w:rsid w:val="0092341E"/>
    <w:rsid w:val="00934F73"/>
    <w:rsid w:val="00941675"/>
    <w:rsid w:val="009566A9"/>
    <w:rsid w:val="00963EE4"/>
    <w:rsid w:val="00972916"/>
    <w:rsid w:val="00982C77"/>
    <w:rsid w:val="009951FB"/>
    <w:rsid w:val="009972E0"/>
    <w:rsid w:val="009A65C5"/>
    <w:rsid w:val="009B3456"/>
    <w:rsid w:val="009C09F4"/>
    <w:rsid w:val="009C0CB9"/>
    <w:rsid w:val="009C6A1F"/>
    <w:rsid w:val="009D342C"/>
    <w:rsid w:val="009D3CB4"/>
    <w:rsid w:val="009E08D9"/>
    <w:rsid w:val="009E0DA7"/>
    <w:rsid w:val="009F47E0"/>
    <w:rsid w:val="00A04A33"/>
    <w:rsid w:val="00A07FB9"/>
    <w:rsid w:val="00A2563A"/>
    <w:rsid w:val="00A40CDA"/>
    <w:rsid w:val="00A4665A"/>
    <w:rsid w:val="00A4742B"/>
    <w:rsid w:val="00A54205"/>
    <w:rsid w:val="00A63403"/>
    <w:rsid w:val="00A70B90"/>
    <w:rsid w:val="00A8356C"/>
    <w:rsid w:val="00A90CAF"/>
    <w:rsid w:val="00A9558E"/>
    <w:rsid w:val="00AA002F"/>
    <w:rsid w:val="00AA492E"/>
    <w:rsid w:val="00AE03CD"/>
    <w:rsid w:val="00AE1FF5"/>
    <w:rsid w:val="00AE45BC"/>
    <w:rsid w:val="00AF71F5"/>
    <w:rsid w:val="00B06347"/>
    <w:rsid w:val="00B14B1D"/>
    <w:rsid w:val="00B33A30"/>
    <w:rsid w:val="00B33BCF"/>
    <w:rsid w:val="00B354C9"/>
    <w:rsid w:val="00B3652E"/>
    <w:rsid w:val="00B42DD2"/>
    <w:rsid w:val="00B66BC7"/>
    <w:rsid w:val="00B87EE8"/>
    <w:rsid w:val="00B901A4"/>
    <w:rsid w:val="00B943B7"/>
    <w:rsid w:val="00BA1D1E"/>
    <w:rsid w:val="00BA6BFD"/>
    <w:rsid w:val="00BB5DA1"/>
    <w:rsid w:val="00BB6AA8"/>
    <w:rsid w:val="00BC30FC"/>
    <w:rsid w:val="00BC3A3D"/>
    <w:rsid w:val="00BC434C"/>
    <w:rsid w:val="00BC72D0"/>
    <w:rsid w:val="00BD0AE8"/>
    <w:rsid w:val="00BD435C"/>
    <w:rsid w:val="00BE46D6"/>
    <w:rsid w:val="00BF319C"/>
    <w:rsid w:val="00BF5CCE"/>
    <w:rsid w:val="00C20E65"/>
    <w:rsid w:val="00C23F3E"/>
    <w:rsid w:val="00C2563C"/>
    <w:rsid w:val="00C30A28"/>
    <w:rsid w:val="00C515C9"/>
    <w:rsid w:val="00C730A0"/>
    <w:rsid w:val="00C8580C"/>
    <w:rsid w:val="00CA1583"/>
    <w:rsid w:val="00CA31C2"/>
    <w:rsid w:val="00CA439A"/>
    <w:rsid w:val="00CE2130"/>
    <w:rsid w:val="00CE4D99"/>
    <w:rsid w:val="00CF14C6"/>
    <w:rsid w:val="00D0568A"/>
    <w:rsid w:val="00D06C52"/>
    <w:rsid w:val="00D10574"/>
    <w:rsid w:val="00D315FB"/>
    <w:rsid w:val="00D33729"/>
    <w:rsid w:val="00D456C0"/>
    <w:rsid w:val="00D4575B"/>
    <w:rsid w:val="00D63168"/>
    <w:rsid w:val="00D839B9"/>
    <w:rsid w:val="00D8507C"/>
    <w:rsid w:val="00D90596"/>
    <w:rsid w:val="00D91965"/>
    <w:rsid w:val="00D92C14"/>
    <w:rsid w:val="00D94B29"/>
    <w:rsid w:val="00DA61B8"/>
    <w:rsid w:val="00DC1C12"/>
    <w:rsid w:val="00DC310E"/>
    <w:rsid w:val="00DD4EC0"/>
    <w:rsid w:val="00DE1EE9"/>
    <w:rsid w:val="00DF59FC"/>
    <w:rsid w:val="00E0621E"/>
    <w:rsid w:val="00E326C2"/>
    <w:rsid w:val="00E375DC"/>
    <w:rsid w:val="00E402B2"/>
    <w:rsid w:val="00E57BA1"/>
    <w:rsid w:val="00E60622"/>
    <w:rsid w:val="00E62B1A"/>
    <w:rsid w:val="00E7474E"/>
    <w:rsid w:val="00E76368"/>
    <w:rsid w:val="00E76C48"/>
    <w:rsid w:val="00E822D2"/>
    <w:rsid w:val="00E83A38"/>
    <w:rsid w:val="00E83CF2"/>
    <w:rsid w:val="00E94089"/>
    <w:rsid w:val="00EB2496"/>
    <w:rsid w:val="00EB4CE8"/>
    <w:rsid w:val="00EC13D9"/>
    <w:rsid w:val="00EC6880"/>
    <w:rsid w:val="00ED4A57"/>
    <w:rsid w:val="00EE1A12"/>
    <w:rsid w:val="00EF09D9"/>
    <w:rsid w:val="00F45912"/>
    <w:rsid w:val="00F4591B"/>
    <w:rsid w:val="00F56D3D"/>
    <w:rsid w:val="00F5786A"/>
    <w:rsid w:val="00F736FD"/>
    <w:rsid w:val="00F77C89"/>
    <w:rsid w:val="00F80250"/>
    <w:rsid w:val="00F83A97"/>
    <w:rsid w:val="00F91626"/>
    <w:rsid w:val="00F95F6C"/>
    <w:rsid w:val="00FA25D8"/>
    <w:rsid w:val="00FD0647"/>
    <w:rsid w:val="00FD4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1FB"/>
    <w:pPr>
      <w:spacing w:after="200" w:line="276" w:lineRule="auto"/>
    </w:pPr>
    <w:rPr>
      <w:rFonts w:cs="Calibri"/>
      <w:lang w:eastAsia="en-US"/>
    </w:rPr>
  </w:style>
  <w:style w:type="paragraph" w:styleId="Heading4">
    <w:name w:val="heading 4"/>
    <w:basedOn w:val="Normal"/>
    <w:link w:val="Heading4Char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b/>
      <w:bCs/>
      <w:color w:val="003C80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91484"/>
    <w:rPr>
      <w:rFonts w:ascii="Calibri" w:hAnsi="Calibri" w:cs="Calibri"/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rsid w:val="00685BF4"/>
    <w:rPr>
      <w:rFonts w:cs="Calibri"/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Header">
    <w:name w:val="header"/>
    <w:basedOn w:val="Normal"/>
    <w:link w:val="HeaderChar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85BF4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85BF4"/>
    <w:rPr>
      <w:rFonts w:ascii="Calibri" w:hAnsi="Calibri" w:cs="Calibri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85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5BF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685BF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C5CFE"/>
    <w:pPr>
      <w:ind w:left="720"/>
    </w:pPr>
  </w:style>
  <w:style w:type="character" w:styleId="Hyperlink">
    <w:name w:val="Hyperlink"/>
    <w:basedOn w:val="DefaultParagraphFont"/>
    <w:uiPriority w:val="99"/>
    <w:rsid w:val="005D6A9A"/>
    <w:rPr>
      <w:color w:val="0000FF"/>
      <w:u w:val="single"/>
    </w:rPr>
  </w:style>
  <w:style w:type="paragraph" w:customStyle="1" w:styleId="s13">
    <w:name w:val="s_13"/>
    <w:basedOn w:val="Normal"/>
    <w:uiPriority w:val="99"/>
    <w:rsid w:val="00F77C89"/>
    <w:pPr>
      <w:spacing w:after="0" w:line="240" w:lineRule="auto"/>
      <w:ind w:firstLine="720"/>
    </w:pPr>
    <w:rPr>
      <w:sz w:val="24"/>
      <w:szCs w:val="24"/>
      <w:lang w:eastAsia="ru-RU"/>
    </w:rPr>
  </w:style>
  <w:style w:type="paragraph" w:customStyle="1" w:styleId="s222">
    <w:name w:val="s_222"/>
    <w:basedOn w:val="Normal"/>
    <w:uiPriority w:val="99"/>
    <w:rsid w:val="00F77C89"/>
    <w:pPr>
      <w:spacing w:after="0" w:line="240" w:lineRule="auto"/>
    </w:pPr>
    <w:rPr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Normal"/>
    <w:uiPriority w:val="99"/>
    <w:rsid w:val="00D91965"/>
    <w:pPr>
      <w:spacing w:after="0" w:line="240" w:lineRule="auto"/>
      <w:ind w:firstLine="720"/>
    </w:pPr>
    <w:rPr>
      <w:sz w:val="24"/>
      <w:szCs w:val="24"/>
      <w:lang w:eastAsia="ru-RU"/>
    </w:rPr>
  </w:style>
  <w:style w:type="paragraph" w:customStyle="1" w:styleId="a">
    <w:name w:val="Знак"/>
    <w:basedOn w:val="Normal"/>
    <w:uiPriority w:val="99"/>
    <w:rsid w:val="00437B8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96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030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6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032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96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96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6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96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337</Words>
  <Characters>1924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Yudina_vn</dc:creator>
  <cp:keywords/>
  <dc:description/>
  <cp:lastModifiedBy>Ник</cp:lastModifiedBy>
  <cp:revision>2</cp:revision>
  <cp:lastPrinted>2017-08-30T04:20:00Z</cp:lastPrinted>
  <dcterms:created xsi:type="dcterms:W3CDTF">2018-01-30T07:54:00Z</dcterms:created>
  <dcterms:modified xsi:type="dcterms:W3CDTF">2018-01-30T07:54:00Z</dcterms:modified>
</cp:coreProperties>
</file>